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296" w:rsidRDefault="00577296" w:rsidP="001D2F11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577296" w:rsidRDefault="00577296" w:rsidP="001D2F1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577296" w:rsidRDefault="00577296" w:rsidP="001D2F11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2017 г. по 31 декабря 2017 г.</w:t>
      </w:r>
    </w:p>
    <w:p w:rsidR="00577296" w:rsidRDefault="00577296" w:rsidP="001D2F11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577296">
        <w:tc>
          <w:tcPr>
            <w:tcW w:w="1384" w:type="dxa"/>
            <w:vMerge w:val="restart"/>
            <w:vAlign w:val="center"/>
          </w:tcPr>
          <w:p w:rsidR="00577296" w:rsidRDefault="00577296" w:rsidP="00A064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577296" w:rsidRDefault="00577296" w:rsidP="00A064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577296" w:rsidRDefault="00577296" w:rsidP="00A064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577296" w:rsidRDefault="00577296" w:rsidP="00A064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577296" w:rsidRDefault="00577296" w:rsidP="00A064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577296" w:rsidRDefault="00577296" w:rsidP="00A064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577296" w:rsidRDefault="00577296" w:rsidP="00A064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577296" w:rsidRDefault="00577296" w:rsidP="00A064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577296" w:rsidRDefault="00577296" w:rsidP="00A064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77296">
        <w:tc>
          <w:tcPr>
            <w:tcW w:w="1384" w:type="dxa"/>
            <w:vMerge/>
            <w:vAlign w:val="center"/>
          </w:tcPr>
          <w:p w:rsidR="00577296" w:rsidRDefault="00577296" w:rsidP="00C94276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577296" w:rsidRDefault="00577296" w:rsidP="00C94276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577296" w:rsidRPr="00A0640F" w:rsidRDefault="00577296" w:rsidP="00A0640F">
            <w:pPr>
              <w:jc w:val="center"/>
              <w:rPr>
                <w:sz w:val="20"/>
                <w:szCs w:val="20"/>
                <w:lang w:eastAsia="en-US"/>
              </w:rPr>
            </w:pPr>
            <w:r w:rsidRPr="00A0640F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577296" w:rsidRPr="00A0640F" w:rsidRDefault="00577296" w:rsidP="00A0640F">
            <w:pPr>
              <w:jc w:val="center"/>
              <w:rPr>
                <w:sz w:val="20"/>
                <w:szCs w:val="20"/>
                <w:lang w:eastAsia="en-US"/>
              </w:rPr>
            </w:pPr>
            <w:r w:rsidRPr="00A0640F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577296" w:rsidRPr="00A0640F" w:rsidRDefault="00577296" w:rsidP="00A0640F">
            <w:pPr>
              <w:jc w:val="center"/>
              <w:rPr>
                <w:sz w:val="20"/>
                <w:szCs w:val="20"/>
                <w:lang w:eastAsia="en-US"/>
              </w:rPr>
            </w:pPr>
            <w:r w:rsidRPr="00A0640F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577296" w:rsidRPr="00A0640F" w:rsidRDefault="00577296" w:rsidP="00A0640F">
            <w:pPr>
              <w:jc w:val="center"/>
              <w:rPr>
                <w:sz w:val="20"/>
                <w:szCs w:val="20"/>
                <w:lang w:eastAsia="en-US"/>
              </w:rPr>
            </w:pPr>
            <w:r w:rsidRPr="00A0640F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577296" w:rsidRPr="00A0640F" w:rsidRDefault="00577296" w:rsidP="00A0640F">
            <w:pPr>
              <w:jc w:val="center"/>
              <w:rPr>
                <w:sz w:val="20"/>
                <w:szCs w:val="20"/>
                <w:lang w:eastAsia="en-US"/>
              </w:rPr>
            </w:pPr>
            <w:r w:rsidRPr="00A0640F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577296" w:rsidRPr="00A0640F" w:rsidRDefault="00577296" w:rsidP="00A0640F">
            <w:pPr>
              <w:jc w:val="center"/>
              <w:rPr>
                <w:sz w:val="20"/>
                <w:szCs w:val="20"/>
                <w:lang w:eastAsia="en-US"/>
              </w:rPr>
            </w:pPr>
            <w:r w:rsidRPr="00A0640F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577296" w:rsidRPr="00A0640F" w:rsidRDefault="00577296" w:rsidP="00A0640F">
            <w:pPr>
              <w:jc w:val="center"/>
              <w:rPr>
                <w:sz w:val="20"/>
                <w:szCs w:val="20"/>
                <w:lang w:eastAsia="en-US"/>
              </w:rPr>
            </w:pPr>
            <w:r w:rsidRPr="00A0640F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577296" w:rsidRDefault="00577296" w:rsidP="00C94276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577296" w:rsidRDefault="00577296" w:rsidP="00C94276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577296" w:rsidRDefault="00577296" w:rsidP="00C94276">
            <w:pPr>
              <w:rPr>
                <w:lang w:eastAsia="en-US"/>
              </w:rPr>
            </w:pPr>
          </w:p>
        </w:tc>
      </w:tr>
      <w:tr w:rsidR="00577296">
        <w:trPr>
          <w:trHeight w:val="2447"/>
        </w:trPr>
        <w:tc>
          <w:tcPr>
            <w:tcW w:w="1384" w:type="dxa"/>
          </w:tcPr>
          <w:p w:rsidR="00577296" w:rsidRPr="00A0640F" w:rsidRDefault="00577296" w:rsidP="00C94276">
            <w:pPr>
              <w:rPr>
                <w:color w:val="333333"/>
                <w:lang w:eastAsia="en-US"/>
              </w:rPr>
            </w:pPr>
            <w:r w:rsidRPr="00A0640F">
              <w:rPr>
                <w:color w:val="333333"/>
                <w:lang w:eastAsia="en-US"/>
              </w:rPr>
              <w:t>Соколова Л.В.</w:t>
            </w:r>
          </w:p>
        </w:tc>
        <w:tc>
          <w:tcPr>
            <w:tcW w:w="1602" w:type="dxa"/>
          </w:tcPr>
          <w:p w:rsidR="00577296" w:rsidRPr="00A0640F" w:rsidRDefault="00577296" w:rsidP="00A0640F">
            <w:pPr>
              <w:jc w:val="center"/>
              <w:rPr>
                <w:color w:val="333333"/>
                <w:lang w:eastAsia="en-US"/>
              </w:rPr>
            </w:pPr>
            <w:r w:rsidRPr="00A0640F">
              <w:rPr>
                <w:color w:val="333333"/>
                <w:lang w:eastAsia="en-US"/>
              </w:rPr>
              <w:t xml:space="preserve">Директор МКОУ </w:t>
            </w:r>
          </w:p>
          <w:p w:rsidR="00577296" w:rsidRDefault="00577296" w:rsidP="00A0640F">
            <w:pPr>
              <w:jc w:val="center"/>
              <w:rPr>
                <w:color w:val="333333"/>
                <w:lang w:eastAsia="en-US"/>
              </w:rPr>
            </w:pPr>
            <w:r w:rsidRPr="00A0640F">
              <w:rPr>
                <w:color w:val="333333"/>
                <w:lang w:eastAsia="en-US"/>
              </w:rPr>
              <w:t>Погорель</w:t>
            </w:r>
            <w:r>
              <w:rPr>
                <w:color w:val="333333"/>
                <w:lang w:eastAsia="en-US"/>
              </w:rPr>
              <w:t>-</w:t>
            </w:r>
          </w:p>
          <w:p w:rsidR="00577296" w:rsidRDefault="00577296" w:rsidP="00A0640F">
            <w:pPr>
              <w:jc w:val="center"/>
              <w:rPr>
                <w:color w:val="333333"/>
                <w:lang w:eastAsia="en-US"/>
              </w:rPr>
            </w:pPr>
          </w:p>
          <w:p w:rsidR="00577296" w:rsidRPr="00A0640F" w:rsidRDefault="00577296" w:rsidP="00A0640F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ская НОШ»</w:t>
            </w:r>
          </w:p>
        </w:tc>
        <w:tc>
          <w:tcPr>
            <w:tcW w:w="1079" w:type="dxa"/>
          </w:tcPr>
          <w:p w:rsidR="00577296" w:rsidRDefault="00577296" w:rsidP="00C94276">
            <w:pPr>
              <w:rPr>
                <w:lang w:eastAsia="en-US"/>
              </w:rPr>
            </w:pPr>
          </w:p>
          <w:p w:rsidR="00577296" w:rsidRDefault="00577296" w:rsidP="00C94276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0" w:type="dxa"/>
          </w:tcPr>
          <w:p w:rsidR="00577296" w:rsidRPr="00A0640F" w:rsidRDefault="00577296" w:rsidP="001D2F11">
            <w:pPr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577296" w:rsidRPr="00A0640F" w:rsidRDefault="00577296" w:rsidP="001D2F11">
            <w:pPr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577296" w:rsidRPr="00A0640F" w:rsidRDefault="00577296" w:rsidP="00A0640F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577296" w:rsidRDefault="00577296" w:rsidP="00C94276">
            <w:pPr>
              <w:rPr>
                <w:lang w:eastAsia="en-US"/>
              </w:rPr>
            </w:pPr>
            <w:r>
              <w:rPr>
                <w:lang w:eastAsia="en-US"/>
              </w:rPr>
              <w:t>1)Жилой дом</w:t>
            </w:r>
          </w:p>
          <w:p w:rsidR="00577296" w:rsidRDefault="00577296" w:rsidP="00C94276">
            <w:pPr>
              <w:rPr>
                <w:lang w:eastAsia="en-US"/>
              </w:rPr>
            </w:pPr>
          </w:p>
          <w:p w:rsidR="00577296" w:rsidRDefault="00577296" w:rsidP="00C94276">
            <w:pPr>
              <w:rPr>
                <w:lang w:eastAsia="en-US"/>
              </w:rPr>
            </w:pPr>
            <w:r>
              <w:rPr>
                <w:lang w:eastAsia="en-US"/>
              </w:rPr>
              <w:t>2)Земель</w:t>
            </w:r>
          </w:p>
          <w:p w:rsidR="00577296" w:rsidRDefault="00577296" w:rsidP="00C94276">
            <w:pPr>
              <w:rPr>
                <w:lang w:eastAsia="en-US"/>
              </w:rPr>
            </w:pPr>
            <w:r>
              <w:rPr>
                <w:lang w:eastAsia="en-US"/>
              </w:rPr>
              <w:t>ный участок</w:t>
            </w:r>
          </w:p>
          <w:p w:rsidR="00577296" w:rsidRDefault="00577296" w:rsidP="00C94276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577296" w:rsidRDefault="00577296" w:rsidP="00A0640F">
            <w:pPr>
              <w:jc w:val="center"/>
              <w:rPr>
                <w:color w:val="333333"/>
                <w:lang w:eastAsia="en-US"/>
              </w:rPr>
            </w:pPr>
            <w:r w:rsidRPr="00A0640F">
              <w:rPr>
                <w:color w:val="333333"/>
                <w:lang w:eastAsia="en-US"/>
              </w:rPr>
              <w:t>54,7</w:t>
            </w:r>
          </w:p>
          <w:p w:rsidR="00577296" w:rsidRDefault="00577296" w:rsidP="00A0640F">
            <w:pPr>
              <w:jc w:val="center"/>
              <w:rPr>
                <w:color w:val="333333"/>
                <w:lang w:eastAsia="en-US"/>
              </w:rPr>
            </w:pPr>
          </w:p>
          <w:p w:rsidR="00577296" w:rsidRDefault="00577296" w:rsidP="00A0640F">
            <w:pPr>
              <w:jc w:val="center"/>
              <w:rPr>
                <w:color w:val="333333"/>
                <w:lang w:eastAsia="en-US"/>
              </w:rPr>
            </w:pPr>
          </w:p>
          <w:p w:rsidR="00577296" w:rsidRPr="00A0640F" w:rsidRDefault="00577296" w:rsidP="00A0640F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1256</w:t>
            </w:r>
          </w:p>
        </w:tc>
        <w:tc>
          <w:tcPr>
            <w:tcW w:w="1080" w:type="dxa"/>
          </w:tcPr>
          <w:p w:rsidR="00577296" w:rsidRDefault="00577296" w:rsidP="00A0640F">
            <w:pPr>
              <w:jc w:val="center"/>
              <w:rPr>
                <w:color w:val="333333"/>
                <w:lang w:eastAsia="en-US"/>
              </w:rPr>
            </w:pPr>
            <w:r w:rsidRPr="00A0640F">
              <w:rPr>
                <w:color w:val="333333"/>
                <w:lang w:eastAsia="en-US"/>
              </w:rPr>
              <w:t>Россия</w:t>
            </w:r>
          </w:p>
          <w:p w:rsidR="00577296" w:rsidRDefault="00577296" w:rsidP="00A0640F">
            <w:pPr>
              <w:jc w:val="center"/>
              <w:rPr>
                <w:color w:val="333333"/>
                <w:lang w:eastAsia="en-US"/>
              </w:rPr>
            </w:pPr>
          </w:p>
          <w:p w:rsidR="00577296" w:rsidRDefault="00577296" w:rsidP="00A0640F">
            <w:pPr>
              <w:jc w:val="center"/>
              <w:rPr>
                <w:color w:val="333333"/>
                <w:lang w:eastAsia="en-US"/>
              </w:rPr>
            </w:pPr>
          </w:p>
          <w:p w:rsidR="00577296" w:rsidRPr="00A0640F" w:rsidRDefault="00577296" w:rsidP="00A0640F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577296" w:rsidRPr="001D2F11" w:rsidRDefault="00577296" w:rsidP="00C94276">
            <w:pPr>
              <w:rPr>
                <w:lang w:eastAsia="en-US"/>
              </w:rPr>
            </w:pPr>
          </w:p>
        </w:tc>
        <w:tc>
          <w:tcPr>
            <w:tcW w:w="1740" w:type="dxa"/>
          </w:tcPr>
          <w:p w:rsidR="00577296" w:rsidRPr="00A0640F" w:rsidRDefault="00577296" w:rsidP="00C94276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376087,44</w:t>
            </w:r>
          </w:p>
        </w:tc>
        <w:tc>
          <w:tcPr>
            <w:tcW w:w="1740" w:type="dxa"/>
          </w:tcPr>
          <w:p w:rsidR="00577296" w:rsidRPr="00A0640F" w:rsidRDefault="00577296" w:rsidP="00C94276">
            <w:pPr>
              <w:rPr>
                <w:color w:val="333333"/>
                <w:lang w:val="en-US" w:eastAsia="en-US"/>
              </w:rPr>
            </w:pPr>
          </w:p>
        </w:tc>
      </w:tr>
      <w:tr w:rsidR="00577296">
        <w:trPr>
          <w:trHeight w:val="839"/>
        </w:trPr>
        <w:tc>
          <w:tcPr>
            <w:tcW w:w="1384" w:type="dxa"/>
          </w:tcPr>
          <w:p w:rsidR="00577296" w:rsidRDefault="00577296" w:rsidP="00A064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577296" w:rsidRPr="00A0640F" w:rsidRDefault="00577296" w:rsidP="00A0640F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79" w:type="dxa"/>
          </w:tcPr>
          <w:p w:rsidR="00577296" w:rsidRPr="00A0640F" w:rsidRDefault="00577296" w:rsidP="001D2F11">
            <w:pPr>
              <w:rPr>
                <w:color w:val="800000"/>
                <w:lang w:eastAsia="en-US"/>
              </w:rPr>
            </w:pPr>
            <w:r w:rsidRPr="00A0640F">
              <w:rPr>
                <w:color w:val="800000"/>
                <w:lang w:eastAsia="en-US"/>
              </w:rPr>
              <w:t>1)</w:t>
            </w:r>
          </w:p>
          <w:p w:rsidR="00577296" w:rsidRPr="00A0640F" w:rsidRDefault="00577296" w:rsidP="001D2F11">
            <w:pPr>
              <w:rPr>
                <w:color w:val="800000"/>
                <w:lang w:eastAsia="en-US"/>
              </w:rPr>
            </w:pPr>
            <w:r w:rsidRPr="00A0640F">
              <w:rPr>
                <w:color w:val="800000"/>
                <w:lang w:eastAsia="en-US"/>
              </w:rPr>
              <w:t>Жилой дом</w:t>
            </w:r>
          </w:p>
          <w:p w:rsidR="00577296" w:rsidRDefault="00577296" w:rsidP="001D2F11">
            <w:pPr>
              <w:rPr>
                <w:color w:val="800000"/>
                <w:lang w:eastAsia="en-US"/>
              </w:rPr>
            </w:pPr>
          </w:p>
          <w:p w:rsidR="00577296" w:rsidRPr="00A0640F" w:rsidRDefault="00577296" w:rsidP="001D2F11">
            <w:pPr>
              <w:rPr>
                <w:color w:val="800000"/>
                <w:lang w:eastAsia="en-US"/>
              </w:rPr>
            </w:pPr>
            <w:r w:rsidRPr="00A0640F">
              <w:rPr>
                <w:color w:val="800000"/>
                <w:lang w:eastAsia="en-US"/>
              </w:rPr>
              <w:t>2)Земе</w:t>
            </w:r>
          </w:p>
          <w:p w:rsidR="00577296" w:rsidRPr="00A0640F" w:rsidRDefault="00577296" w:rsidP="001D2F11">
            <w:pPr>
              <w:rPr>
                <w:color w:val="800000"/>
                <w:lang w:eastAsia="en-US"/>
              </w:rPr>
            </w:pPr>
            <w:r w:rsidRPr="00A0640F">
              <w:rPr>
                <w:color w:val="800000"/>
                <w:lang w:eastAsia="en-US"/>
              </w:rPr>
              <w:t>льный участок</w:t>
            </w:r>
          </w:p>
        </w:tc>
        <w:tc>
          <w:tcPr>
            <w:tcW w:w="1080" w:type="dxa"/>
          </w:tcPr>
          <w:p w:rsidR="00577296" w:rsidRPr="00A0640F" w:rsidRDefault="00577296" w:rsidP="00C94276">
            <w:pPr>
              <w:rPr>
                <w:color w:val="800000"/>
                <w:lang w:eastAsia="en-US"/>
              </w:rPr>
            </w:pPr>
            <w:r w:rsidRPr="00A0640F">
              <w:rPr>
                <w:color w:val="800000"/>
                <w:lang w:eastAsia="en-US"/>
              </w:rPr>
              <w:t>Индивидуаль-ная</w:t>
            </w:r>
          </w:p>
          <w:p w:rsidR="00577296" w:rsidRPr="00A0640F" w:rsidRDefault="00577296" w:rsidP="00C94276">
            <w:pPr>
              <w:rPr>
                <w:color w:val="800000"/>
                <w:lang w:eastAsia="en-US"/>
              </w:rPr>
            </w:pPr>
          </w:p>
          <w:p w:rsidR="00577296" w:rsidRPr="00A0640F" w:rsidRDefault="00577296" w:rsidP="00C94276">
            <w:pPr>
              <w:rPr>
                <w:color w:val="800000"/>
                <w:lang w:eastAsia="en-US"/>
              </w:rPr>
            </w:pPr>
            <w:r w:rsidRPr="00A0640F">
              <w:rPr>
                <w:color w:val="800000"/>
                <w:lang w:eastAsia="en-US"/>
              </w:rPr>
              <w:t>Индиви</w:t>
            </w:r>
          </w:p>
          <w:p w:rsidR="00577296" w:rsidRPr="00A0640F" w:rsidRDefault="00577296" w:rsidP="00C94276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д</w:t>
            </w:r>
            <w:r w:rsidRPr="00A0640F">
              <w:rPr>
                <w:color w:val="800000"/>
                <w:lang w:eastAsia="en-US"/>
              </w:rPr>
              <w:t>уаль-ная</w:t>
            </w:r>
          </w:p>
        </w:tc>
        <w:tc>
          <w:tcPr>
            <w:tcW w:w="1080" w:type="dxa"/>
          </w:tcPr>
          <w:p w:rsidR="00577296" w:rsidRPr="00A0640F" w:rsidRDefault="00577296" w:rsidP="00C94276">
            <w:pPr>
              <w:rPr>
                <w:color w:val="800000"/>
                <w:lang w:eastAsia="en-US"/>
              </w:rPr>
            </w:pPr>
            <w:r w:rsidRPr="00A0640F">
              <w:rPr>
                <w:color w:val="800000"/>
                <w:lang w:eastAsia="en-US"/>
              </w:rPr>
              <w:t>54,7</w:t>
            </w:r>
          </w:p>
          <w:p w:rsidR="00577296" w:rsidRPr="00A0640F" w:rsidRDefault="00577296" w:rsidP="00C94276">
            <w:pPr>
              <w:rPr>
                <w:color w:val="800000"/>
                <w:lang w:eastAsia="en-US"/>
              </w:rPr>
            </w:pPr>
          </w:p>
          <w:p w:rsidR="00577296" w:rsidRPr="00A0640F" w:rsidRDefault="00577296" w:rsidP="00C94276">
            <w:pPr>
              <w:rPr>
                <w:color w:val="800000"/>
                <w:lang w:eastAsia="en-US"/>
              </w:rPr>
            </w:pPr>
          </w:p>
          <w:p w:rsidR="00577296" w:rsidRPr="00A0640F" w:rsidRDefault="00577296" w:rsidP="00C94276">
            <w:pPr>
              <w:rPr>
                <w:color w:val="800000"/>
                <w:lang w:eastAsia="en-US"/>
              </w:rPr>
            </w:pPr>
          </w:p>
          <w:p w:rsidR="00577296" w:rsidRPr="00A0640F" w:rsidRDefault="00577296" w:rsidP="00C94276">
            <w:pPr>
              <w:rPr>
                <w:color w:val="800000"/>
                <w:lang w:eastAsia="en-US"/>
              </w:rPr>
            </w:pPr>
            <w:r w:rsidRPr="00A0640F">
              <w:rPr>
                <w:color w:val="800000"/>
                <w:lang w:eastAsia="en-US"/>
              </w:rPr>
              <w:t>1256</w:t>
            </w:r>
          </w:p>
        </w:tc>
        <w:tc>
          <w:tcPr>
            <w:tcW w:w="971" w:type="dxa"/>
          </w:tcPr>
          <w:p w:rsidR="00577296" w:rsidRPr="00A0640F" w:rsidRDefault="00577296" w:rsidP="00C94276">
            <w:pPr>
              <w:rPr>
                <w:color w:val="800000"/>
                <w:lang w:eastAsia="en-US"/>
              </w:rPr>
            </w:pPr>
            <w:r w:rsidRPr="00A0640F">
              <w:rPr>
                <w:color w:val="800000"/>
                <w:lang w:eastAsia="en-US"/>
              </w:rPr>
              <w:t>Россия</w:t>
            </w:r>
          </w:p>
          <w:p w:rsidR="00577296" w:rsidRPr="00A0640F" w:rsidRDefault="00577296" w:rsidP="00C94276">
            <w:pPr>
              <w:rPr>
                <w:color w:val="800000"/>
                <w:lang w:eastAsia="en-US"/>
              </w:rPr>
            </w:pPr>
          </w:p>
          <w:p w:rsidR="00577296" w:rsidRPr="00A0640F" w:rsidRDefault="00577296" w:rsidP="00C94276">
            <w:pPr>
              <w:rPr>
                <w:color w:val="800000"/>
                <w:lang w:eastAsia="en-US"/>
              </w:rPr>
            </w:pPr>
          </w:p>
          <w:p w:rsidR="00577296" w:rsidRPr="00A0640F" w:rsidRDefault="00577296" w:rsidP="00C94276">
            <w:pPr>
              <w:rPr>
                <w:color w:val="800000"/>
                <w:lang w:eastAsia="en-US"/>
              </w:rPr>
            </w:pPr>
          </w:p>
          <w:p w:rsidR="00577296" w:rsidRPr="00A0640F" w:rsidRDefault="00577296" w:rsidP="00C94276">
            <w:pPr>
              <w:rPr>
                <w:color w:val="800000"/>
                <w:lang w:eastAsia="en-US"/>
              </w:rPr>
            </w:pPr>
            <w:r w:rsidRPr="00A0640F"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577296" w:rsidRPr="00A0640F" w:rsidRDefault="00577296" w:rsidP="00C94276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577296" w:rsidRPr="00A0640F" w:rsidRDefault="00577296" w:rsidP="00A0640F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577296" w:rsidRPr="00A0640F" w:rsidRDefault="00577296" w:rsidP="00A0640F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577296" w:rsidRPr="00A0640F" w:rsidRDefault="00577296" w:rsidP="00C94276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577296" w:rsidRPr="00A0640F" w:rsidRDefault="00577296" w:rsidP="00C94276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259656,35</w:t>
            </w:r>
          </w:p>
        </w:tc>
        <w:tc>
          <w:tcPr>
            <w:tcW w:w="1740" w:type="dxa"/>
          </w:tcPr>
          <w:p w:rsidR="00577296" w:rsidRPr="00A0640F" w:rsidRDefault="00577296" w:rsidP="00C94276">
            <w:pPr>
              <w:rPr>
                <w:color w:val="800000"/>
                <w:lang w:eastAsia="en-US"/>
              </w:rPr>
            </w:pPr>
          </w:p>
        </w:tc>
      </w:tr>
    </w:tbl>
    <w:p w:rsidR="00577296" w:rsidRDefault="00577296" w:rsidP="000E2F8C"/>
    <w:sectPr w:rsidR="00577296" w:rsidSect="001D2F11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2F11"/>
    <w:rsid w:val="00087532"/>
    <w:rsid w:val="000E2F8C"/>
    <w:rsid w:val="00124D6B"/>
    <w:rsid w:val="001D2F11"/>
    <w:rsid w:val="002E147D"/>
    <w:rsid w:val="004814D4"/>
    <w:rsid w:val="004C3DC9"/>
    <w:rsid w:val="004E43D4"/>
    <w:rsid w:val="00515FD2"/>
    <w:rsid w:val="00575AA9"/>
    <w:rsid w:val="00577296"/>
    <w:rsid w:val="007538F8"/>
    <w:rsid w:val="00920FB8"/>
    <w:rsid w:val="009469A2"/>
    <w:rsid w:val="009D2F16"/>
    <w:rsid w:val="009F231C"/>
    <w:rsid w:val="009F4738"/>
    <w:rsid w:val="00A0640F"/>
    <w:rsid w:val="00B41844"/>
    <w:rsid w:val="00B70C21"/>
    <w:rsid w:val="00BA29A9"/>
    <w:rsid w:val="00C94276"/>
    <w:rsid w:val="00CA60E9"/>
    <w:rsid w:val="00D911F0"/>
    <w:rsid w:val="00DF3AF0"/>
    <w:rsid w:val="00EA5367"/>
    <w:rsid w:val="00EF7E5A"/>
    <w:rsid w:val="00F738A5"/>
    <w:rsid w:val="00F77D4D"/>
    <w:rsid w:val="00FA67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F1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D2F11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8219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</TotalTime>
  <Pages>1</Pages>
  <Words>133</Words>
  <Characters>759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2014-05-08T07:34:00Z</dcterms:created>
  <dcterms:modified xsi:type="dcterms:W3CDTF">2018-04-28T07:29:00Z</dcterms:modified>
</cp:coreProperties>
</file>